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7A195" w14:textId="1EFD8AC4" w:rsidR="00A87485" w:rsidRPr="00351104" w:rsidRDefault="00A87485" w:rsidP="00911B5E">
      <w:pPr>
        <w:pStyle w:val="CRCoverPage"/>
        <w:tabs>
          <w:tab w:val="right" w:pos="9639"/>
        </w:tabs>
        <w:spacing w:after="0"/>
        <w:rPr>
          <w:b/>
          <w:noProof/>
          <w:sz w:val="28"/>
        </w:rPr>
      </w:pPr>
      <w:r w:rsidRPr="00C96077">
        <w:rPr>
          <w:b/>
          <w:noProof/>
          <w:sz w:val="24"/>
        </w:rPr>
        <w:t>3GPP TSG-SA WG2 Meeting #12</w:t>
      </w:r>
      <w:r w:rsidR="003E7586">
        <w:rPr>
          <w:b/>
          <w:noProof/>
          <w:sz w:val="24"/>
        </w:rPr>
        <w:t>9</w:t>
      </w:r>
      <w:r w:rsidRPr="00521456">
        <w:rPr>
          <w:b/>
          <w:i/>
          <w:noProof/>
          <w:sz w:val="28"/>
        </w:rPr>
        <w:tab/>
      </w:r>
      <w:r w:rsidR="00F3482E" w:rsidRPr="00F3482E">
        <w:rPr>
          <w:b/>
          <w:noProof/>
          <w:sz w:val="28"/>
        </w:rPr>
        <w:t>S2-1810285</w:t>
      </w:r>
    </w:p>
    <w:p w14:paraId="090EC6D8" w14:textId="3ECB26BA" w:rsidR="00A87485" w:rsidRPr="00733709" w:rsidRDefault="003E7586" w:rsidP="00A87485">
      <w:pPr>
        <w:pStyle w:val="CRCoverPage"/>
        <w:tabs>
          <w:tab w:val="right" w:pos="9639"/>
        </w:tabs>
        <w:rPr>
          <w:b/>
          <w:noProof/>
          <w:sz w:val="28"/>
        </w:rPr>
      </w:pPr>
      <w:r w:rsidRPr="003E7586">
        <w:rPr>
          <w:rFonts w:cs="Arial"/>
          <w:b/>
          <w:bCs/>
          <w:sz w:val="24"/>
          <w:szCs w:val="24"/>
        </w:rPr>
        <w:t>Dongguan</w:t>
      </w:r>
      <w:r w:rsidR="00EB4290" w:rsidRPr="00EB4290">
        <w:rPr>
          <w:rFonts w:cs="Arial"/>
          <w:b/>
          <w:bCs/>
          <w:sz w:val="24"/>
          <w:szCs w:val="24"/>
        </w:rPr>
        <w:t xml:space="preserve">, </w:t>
      </w:r>
      <w:r>
        <w:rPr>
          <w:rFonts w:cs="Arial"/>
          <w:b/>
          <w:bCs/>
          <w:sz w:val="24"/>
          <w:szCs w:val="24"/>
        </w:rPr>
        <w:t>China</w:t>
      </w:r>
      <w:r w:rsidR="00EB4290" w:rsidRPr="00EB4290">
        <w:rPr>
          <w:rFonts w:cs="Arial"/>
          <w:b/>
          <w:bCs/>
          <w:sz w:val="24"/>
          <w:szCs w:val="24"/>
        </w:rPr>
        <w:t xml:space="preserve">, </w:t>
      </w:r>
      <w:r>
        <w:rPr>
          <w:rFonts w:cs="Arial"/>
          <w:b/>
          <w:bCs/>
          <w:sz w:val="24"/>
          <w:szCs w:val="24"/>
        </w:rPr>
        <w:t xml:space="preserve">15 </w:t>
      </w:r>
      <w:r w:rsidR="00EB4290" w:rsidRPr="00EB4290">
        <w:rPr>
          <w:rFonts w:cs="Arial"/>
          <w:b/>
          <w:bCs/>
          <w:sz w:val="24"/>
          <w:szCs w:val="24"/>
        </w:rPr>
        <w:t xml:space="preserve">- </w:t>
      </w:r>
      <w:r>
        <w:rPr>
          <w:rFonts w:cs="Arial"/>
          <w:b/>
          <w:bCs/>
          <w:sz w:val="24"/>
          <w:szCs w:val="24"/>
        </w:rPr>
        <w:t>19</w:t>
      </w:r>
      <w:r w:rsidR="00EB4290" w:rsidRPr="00EB4290">
        <w:rPr>
          <w:rFonts w:cs="Arial"/>
          <w:b/>
          <w:bCs/>
          <w:sz w:val="24"/>
          <w:szCs w:val="24"/>
        </w:rPr>
        <w:t xml:space="preserve"> </w:t>
      </w:r>
      <w:r>
        <w:rPr>
          <w:rFonts w:cs="Arial"/>
          <w:b/>
          <w:bCs/>
          <w:sz w:val="24"/>
          <w:szCs w:val="24"/>
        </w:rPr>
        <w:t>October</w:t>
      </w:r>
      <w:r w:rsidR="00EB4290" w:rsidRPr="00EB4290">
        <w:rPr>
          <w:rFonts w:cs="Arial"/>
          <w:b/>
          <w:bCs/>
          <w:sz w:val="24"/>
          <w:szCs w:val="24"/>
        </w:rPr>
        <w:t>, 2018</w:t>
      </w:r>
      <w:r w:rsidR="00A87485" w:rsidRPr="00521456">
        <w:rPr>
          <w:b/>
          <w:i/>
          <w:noProof/>
          <w:sz w:val="28"/>
        </w:rPr>
        <w:tab/>
      </w:r>
      <w:r w:rsidR="00A87485" w:rsidRPr="00B460DB">
        <w:rPr>
          <w:b/>
          <w:i/>
          <w:noProof/>
          <w:color w:val="3333FF"/>
        </w:rPr>
        <w:t>(revision of S2-18</w:t>
      </w:r>
      <w:r w:rsidR="00A87485">
        <w:rPr>
          <w:b/>
          <w:i/>
          <w:noProof/>
          <w:color w:val="3333FF"/>
        </w:rPr>
        <w:t>XX</w:t>
      </w:r>
      <w:r w:rsidR="0079084A">
        <w:rPr>
          <w:b/>
          <w:i/>
          <w:noProof/>
          <w:color w:val="3333FF"/>
        </w:rPr>
        <w:t>X</w:t>
      </w:r>
      <w:r w:rsidR="00A87485">
        <w:rPr>
          <w:b/>
          <w:i/>
          <w:noProof/>
          <w:color w:val="3333FF"/>
        </w:rPr>
        <w:t>XX</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B7A8CA4" w:rsidR="001E41F3" w:rsidRPr="00EB0499" w:rsidRDefault="003E7586" w:rsidP="009F7CF9">
            <w:pPr>
              <w:pStyle w:val="CRCoverPage"/>
              <w:spacing w:after="0"/>
              <w:rPr>
                <w:noProof/>
              </w:rPr>
            </w:pPr>
            <w:r>
              <w:rPr>
                <w:b/>
                <w:noProof/>
                <w:sz w:val="28"/>
              </w:rPr>
              <w:t>XXXX</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7777777" w:rsidR="001E41F3" w:rsidRPr="00EB0499" w:rsidRDefault="007C58E6">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269AE3A" w:rsidR="001E41F3" w:rsidRPr="00EB0499" w:rsidRDefault="001A0CED" w:rsidP="003E7586">
            <w:pPr>
              <w:pStyle w:val="CRCoverPage"/>
              <w:spacing w:after="0"/>
              <w:jc w:val="center"/>
              <w:rPr>
                <w:noProof/>
              </w:rPr>
            </w:pPr>
            <w:r w:rsidRPr="00EB0499">
              <w:rPr>
                <w:b/>
                <w:noProof/>
                <w:sz w:val="32"/>
              </w:rPr>
              <w:t>15.</w:t>
            </w:r>
            <w:r w:rsidR="003E7586">
              <w:rPr>
                <w:b/>
                <w:noProof/>
                <w:sz w:val="32"/>
              </w:rPr>
              <w:t>3</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4AE3C929" w:rsidR="00F25D98" w:rsidRPr="00EB0499" w:rsidRDefault="003D74AA" w:rsidP="001E41F3">
            <w:pPr>
              <w:pStyle w:val="CRCoverPage"/>
              <w:spacing w:after="0"/>
              <w:jc w:val="center"/>
              <w:rPr>
                <w:rFonts w:hint="eastAsia"/>
                <w:b/>
                <w:caps/>
                <w:noProof/>
                <w:lang w:eastAsia="ko-KR"/>
              </w:rPr>
            </w:pPr>
            <w:r>
              <w:rPr>
                <w:rFonts w:hint="eastAsia"/>
                <w:b/>
                <w:caps/>
                <w:noProof/>
                <w:lang w:eastAsia="ko-KR"/>
              </w:rPr>
              <w:t>X</w:t>
            </w:r>
            <w:bookmarkStart w:id="1" w:name="_GoBack"/>
            <w:bookmarkEnd w:id="1"/>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77777777" w:rsidR="00F25D98" w:rsidRPr="00EB0499" w:rsidRDefault="00F25D98" w:rsidP="001E41F3">
            <w:pPr>
              <w:pStyle w:val="CRCoverPage"/>
              <w:spacing w:after="0"/>
              <w:jc w:val="center"/>
              <w:rPr>
                <w:b/>
                <w:caps/>
                <w:noProof/>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B3AAB55" w:rsidR="00F25D98" w:rsidRPr="00EB0499" w:rsidRDefault="005C54A8"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0A7E424" w:rsidR="001E41F3" w:rsidRPr="00EB0499" w:rsidRDefault="00E703E2" w:rsidP="005D4D4E">
            <w:pPr>
              <w:pStyle w:val="CRCoverPage"/>
              <w:spacing w:after="0"/>
              <w:ind w:left="100"/>
              <w:rPr>
                <w:noProof/>
                <w:lang w:eastAsia="ko-KR"/>
              </w:rPr>
            </w:pPr>
            <w:r>
              <w:rPr>
                <w:noProof/>
                <w:lang w:eastAsia="ko-KR"/>
              </w:rPr>
              <w:t xml:space="preserve">Clarification on </w:t>
            </w:r>
            <w:r w:rsidR="005D4D4E">
              <w:rPr>
                <w:noProof/>
                <w:lang w:eastAsia="ko-KR"/>
              </w:rPr>
              <w:t>signalling connection release</w:t>
            </w:r>
            <w:r w:rsidR="000A633A">
              <w:rPr>
                <w:noProof/>
                <w:lang w:eastAsia="ko-KR"/>
              </w:rPr>
              <w:t xml:space="preserve"> condition</w:t>
            </w:r>
            <w:r w:rsidR="005D4D4E">
              <w:rPr>
                <w:noProof/>
                <w:lang w:eastAsia="ko-KR"/>
              </w:rPr>
              <w:t xml:space="preserve"> in Registration procedure</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5431D9D" w:rsidR="001E41F3" w:rsidRPr="00EB0499" w:rsidRDefault="001A0CED" w:rsidP="000935B3">
            <w:pPr>
              <w:pStyle w:val="CRCoverPage"/>
              <w:spacing w:after="0"/>
              <w:ind w:left="100"/>
              <w:rPr>
                <w:noProof/>
              </w:rPr>
            </w:pPr>
            <w:r w:rsidRPr="00EB0499">
              <w:rPr>
                <w:noProof/>
              </w:rPr>
              <w:t>2018</w:t>
            </w:r>
            <w:r w:rsidR="004242F1" w:rsidRPr="00EB0499">
              <w:rPr>
                <w:noProof/>
              </w:rPr>
              <w:t>-</w:t>
            </w:r>
            <w:r w:rsidR="000935B3">
              <w:rPr>
                <w:noProof/>
              </w:rPr>
              <w:t>10</w:t>
            </w:r>
            <w:r w:rsidR="004242F1" w:rsidRPr="00EB0499">
              <w:rPr>
                <w:noProof/>
              </w:rPr>
              <w:t>-</w:t>
            </w:r>
            <w:r w:rsidR="000935B3">
              <w:rPr>
                <w:noProof/>
              </w:rPr>
              <w:t>09</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2D00E41" w14:textId="545D56F0" w:rsidR="00EC403E" w:rsidRDefault="000A6155" w:rsidP="00670A05">
            <w:pPr>
              <w:pStyle w:val="CRCoverPage"/>
              <w:spacing w:after="0"/>
              <w:ind w:left="100"/>
              <w:rPr>
                <w:noProof/>
                <w:lang w:eastAsia="ko-KR"/>
              </w:rPr>
            </w:pPr>
            <w:r>
              <w:rPr>
                <w:noProof/>
                <w:lang w:eastAsia="ko-KR"/>
              </w:rPr>
              <w:t>In</w:t>
            </w:r>
            <w:r>
              <w:rPr>
                <w:rFonts w:hint="eastAsia"/>
                <w:noProof/>
                <w:lang w:eastAsia="ko-KR"/>
              </w:rPr>
              <w:t xml:space="preserve"> step 22 of Registration procedure, the AMF releases </w:t>
            </w:r>
            <w:r>
              <w:rPr>
                <w:noProof/>
                <w:lang w:eastAsia="ko-KR"/>
              </w:rPr>
              <w:t>the signalling connection with the UE as follows:</w:t>
            </w:r>
          </w:p>
          <w:p w14:paraId="18CB0DBD" w14:textId="40DABBD7" w:rsidR="000A6155" w:rsidRDefault="000A6155" w:rsidP="00670A05">
            <w:pPr>
              <w:pStyle w:val="CRCoverPage"/>
              <w:spacing w:after="0"/>
              <w:ind w:left="100"/>
              <w:rPr>
                <w:noProof/>
                <w:lang w:eastAsia="ko-KR"/>
              </w:rPr>
            </w:pPr>
          </w:p>
          <w:p w14:paraId="5E52BFE9" w14:textId="77777777" w:rsidR="000A6155" w:rsidRPr="000A6155" w:rsidRDefault="000A6155" w:rsidP="000A6155">
            <w:pPr>
              <w:pStyle w:val="CRCoverPage"/>
              <w:spacing w:after="0"/>
              <w:ind w:left="100"/>
              <w:rPr>
                <w:i/>
                <w:noProof/>
                <w:lang w:eastAsia="ko-KR"/>
              </w:rPr>
            </w:pPr>
            <w:r w:rsidRPr="000A6155">
              <w:rPr>
                <w:i/>
                <w:noProof/>
                <w:lang w:eastAsia="ko-KR"/>
              </w:rPr>
              <w:t>When the "List Of PDU Sessions To Be Activated" is not included in the Registration Request, the AMF releases the signalling connection with UE, according to clause 4.2.6.</w:t>
            </w:r>
          </w:p>
          <w:p w14:paraId="27992D1B" w14:textId="1593603B" w:rsidR="000A6155" w:rsidRPr="000A6155" w:rsidRDefault="000A6155" w:rsidP="000A6155">
            <w:pPr>
              <w:pStyle w:val="CRCoverPage"/>
              <w:spacing w:after="0"/>
              <w:ind w:left="100"/>
              <w:rPr>
                <w:i/>
                <w:noProof/>
                <w:lang w:eastAsia="ko-KR"/>
              </w:rPr>
            </w:pPr>
            <w:r w:rsidRPr="000A6155">
              <w:rPr>
                <w:i/>
                <w:noProof/>
                <w:lang w:eastAsia="ko-KR"/>
              </w:rPr>
              <w:t>When the Follow on request is included in the Registration Request, the AMF should not release the signalling connection after the completion of the Registration procedure.</w:t>
            </w:r>
          </w:p>
          <w:p w14:paraId="2264F914" w14:textId="51DF879B" w:rsidR="000A6155" w:rsidRDefault="000A6155" w:rsidP="000A6155">
            <w:pPr>
              <w:pStyle w:val="CRCoverPage"/>
              <w:spacing w:after="0"/>
              <w:ind w:left="100"/>
              <w:rPr>
                <w:noProof/>
                <w:lang w:eastAsia="ko-KR"/>
              </w:rPr>
            </w:pPr>
            <w:r w:rsidRPr="000A6155">
              <w:rPr>
                <w:i/>
                <w:noProof/>
                <w:lang w:eastAsia="ko-KR"/>
              </w:rPr>
              <w:t>If the AMF is aware that some signalling is pending in the AMF or between the UE and the 5GC, the AMF should not release the signalling connection immediately after the completion of the Registration procedure.</w:t>
            </w:r>
          </w:p>
          <w:p w14:paraId="5C5CEEF0" w14:textId="744757CF" w:rsidR="000A6155" w:rsidRDefault="000A6155" w:rsidP="00670A05">
            <w:pPr>
              <w:pStyle w:val="CRCoverPage"/>
              <w:spacing w:after="0"/>
              <w:ind w:left="100"/>
              <w:rPr>
                <w:noProof/>
                <w:lang w:eastAsia="ko-KR"/>
              </w:rPr>
            </w:pPr>
          </w:p>
          <w:p w14:paraId="70008C3E" w14:textId="1B656E01" w:rsidR="000A6155" w:rsidRDefault="000A6155" w:rsidP="00670A05">
            <w:pPr>
              <w:pStyle w:val="CRCoverPage"/>
              <w:spacing w:after="0"/>
              <w:ind w:left="100"/>
              <w:rPr>
                <w:noProof/>
                <w:lang w:eastAsia="ko-KR"/>
              </w:rPr>
            </w:pPr>
            <w:r>
              <w:rPr>
                <w:rFonts w:hint="eastAsia"/>
                <w:noProof/>
                <w:lang w:eastAsia="ko-KR"/>
              </w:rPr>
              <w:t>However, i</w:t>
            </w:r>
            <w:r>
              <w:rPr>
                <w:noProof/>
                <w:lang w:eastAsia="ko-KR"/>
              </w:rPr>
              <w:t xml:space="preserve">f Registration procedure is triggered when the UE </w:t>
            </w:r>
            <w:r w:rsidR="00F640AA">
              <w:rPr>
                <w:noProof/>
                <w:lang w:eastAsia="ko-KR"/>
              </w:rPr>
              <w:t>was</w:t>
            </w:r>
            <w:r>
              <w:rPr>
                <w:noProof/>
                <w:lang w:eastAsia="ko-KR"/>
              </w:rPr>
              <w:t xml:space="preserve"> in CM-CONNECTED (e.g. after handover), the AMF shall not release the signalling connection.</w:t>
            </w:r>
          </w:p>
          <w:p w14:paraId="6C71F027" w14:textId="07622CCA" w:rsidR="000A6155" w:rsidRPr="00EB0499" w:rsidRDefault="000A6155" w:rsidP="00670A05">
            <w:pPr>
              <w:pStyle w:val="CRCoverPage"/>
              <w:spacing w:after="0"/>
              <w:ind w:left="100"/>
              <w:rPr>
                <w:noProof/>
                <w:lang w:eastAsia="ko-KR"/>
              </w:rPr>
            </w:pP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192C9F4" w14:textId="77777777" w:rsidR="001E41F3" w:rsidRPr="00C85D4A" w:rsidRDefault="001E41F3">
            <w:pPr>
              <w:pStyle w:val="CRCoverPage"/>
              <w:spacing w:after="0"/>
              <w:rPr>
                <w:noProof/>
                <w:sz w:val="8"/>
                <w:szCs w:val="8"/>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7C7807B4" w:rsidR="004726E3" w:rsidRPr="00EB0499" w:rsidRDefault="00FC65B5" w:rsidP="009A64A8">
            <w:pPr>
              <w:pStyle w:val="CRCoverPage"/>
              <w:spacing w:after="0"/>
              <w:ind w:left="100"/>
              <w:rPr>
                <w:noProof/>
                <w:lang w:eastAsia="ko-KR"/>
              </w:rPr>
            </w:pPr>
            <w:r>
              <w:rPr>
                <w:noProof/>
                <w:lang w:eastAsia="ko-KR"/>
              </w:rPr>
              <w:t xml:space="preserve">Clarify that the AMF does not release signalling connection with the UE if the Registration procedure </w:t>
            </w:r>
            <w:r w:rsidR="00F640AA">
              <w:rPr>
                <w:noProof/>
                <w:lang w:eastAsia="ko-KR"/>
              </w:rPr>
              <w:t>was</w:t>
            </w:r>
            <w:r>
              <w:rPr>
                <w:noProof/>
                <w:lang w:eastAsia="ko-KR"/>
              </w:rPr>
              <w:t xml:space="preserve"> triggered when the UE is in CM-</w:t>
            </w:r>
            <w:r w:rsidR="009A64A8">
              <w:rPr>
                <w:noProof/>
                <w:lang w:eastAsia="ko-KR"/>
              </w:rPr>
              <w:t>CONNECTED</w:t>
            </w:r>
            <w:r>
              <w:rPr>
                <w:noProof/>
                <w:lang w:eastAsia="ko-KR"/>
              </w:rPr>
              <w:t>.</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FC65B5"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A3CBECA" w:rsidR="001E41F3" w:rsidRPr="00EB0499" w:rsidRDefault="00FC65B5" w:rsidP="002A552B">
            <w:pPr>
              <w:pStyle w:val="CRCoverPage"/>
              <w:spacing w:after="0"/>
              <w:ind w:left="100"/>
              <w:rPr>
                <w:noProof/>
                <w:lang w:eastAsia="ko-KR"/>
              </w:rPr>
            </w:pPr>
            <w:r>
              <w:rPr>
                <w:rFonts w:hint="eastAsia"/>
                <w:noProof/>
                <w:lang w:eastAsia="ko-KR"/>
              </w:rPr>
              <w:t>The UE may loose service continuity after handover.</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0309EF3" w:rsidR="001E41F3" w:rsidRPr="00EB0499" w:rsidRDefault="00FC65B5" w:rsidP="003E2372">
            <w:pPr>
              <w:pStyle w:val="CRCoverPage"/>
              <w:spacing w:after="0"/>
              <w:ind w:left="100"/>
              <w:rPr>
                <w:noProof/>
                <w:lang w:eastAsia="ko-KR"/>
              </w:rPr>
            </w:pPr>
            <w:r>
              <w:rPr>
                <w:rFonts w:hint="eastAsia"/>
                <w:noProof/>
                <w:lang w:eastAsia="ko-KR"/>
              </w:rPr>
              <w:t>4.2.2.2.2</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78A776" w14:textId="336A5067" w:rsidR="003E6AC1" w:rsidRDefault="003E6AC1">
      <w:pPr>
        <w:rPr>
          <w:noProof/>
        </w:rPr>
      </w:pPr>
    </w:p>
    <w:p w14:paraId="0691D5DF" w14:textId="77777777" w:rsidR="005C54A8" w:rsidRPr="00050CA8" w:rsidRDefault="005C54A8" w:rsidP="005C54A8">
      <w:pPr>
        <w:pStyle w:val="5"/>
      </w:pPr>
      <w:bookmarkStart w:id="3" w:name="_Toc524946296"/>
      <w:r w:rsidRPr="00050CA8">
        <w:lastRenderedPageBreak/>
        <w:t>4.2.2.2.2</w:t>
      </w:r>
      <w:r w:rsidRPr="00050CA8">
        <w:tab/>
        <w:t>General Registration</w:t>
      </w:r>
      <w:bookmarkEnd w:id="3"/>
    </w:p>
    <w:bookmarkStart w:id="4" w:name="_MON_1594712711"/>
    <w:bookmarkEnd w:id="4"/>
    <w:p w14:paraId="23C680FD" w14:textId="77777777" w:rsidR="005C54A8" w:rsidRDefault="005C54A8" w:rsidP="005C54A8">
      <w:pPr>
        <w:pStyle w:val="TH"/>
      </w:pPr>
      <w:r w:rsidRPr="00050CA8">
        <w:object w:dxaOrig="8911" w:dyaOrig="12861" w14:anchorId="3320A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42.25pt" o:ole="">
            <v:imagedata r:id="rId12" o:title=""/>
          </v:shape>
          <o:OLEObject Type="Embed" ProgID="Word.Picture.8" ShapeID="_x0000_i1025" DrawAspect="Content" ObjectID="_1600502891" r:id="rId13"/>
        </w:object>
      </w:r>
    </w:p>
    <w:p w14:paraId="114F2D80" w14:textId="77777777" w:rsidR="005C54A8" w:rsidRPr="00050CA8" w:rsidRDefault="005C54A8" w:rsidP="005C54A8">
      <w:pPr>
        <w:pStyle w:val="TF"/>
      </w:pPr>
      <w:r w:rsidRPr="00050CA8">
        <w:t>Figure 4.2.2.2.2-1: Registration procedure</w:t>
      </w:r>
    </w:p>
    <w:p w14:paraId="259134D5" w14:textId="77777777" w:rsidR="005C54A8" w:rsidRPr="00050CA8" w:rsidRDefault="005C54A8" w:rsidP="005C54A8">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50CA8">
        <w:t>).</w:t>
      </w:r>
    </w:p>
    <w:p w14:paraId="4EA4A519" w14:textId="77777777" w:rsidR="005C54A8" w:rsidRPr="00050CA8" w:rsidRDefault="005C54A8" w:rsidP="005C54A8">
      <w:pPr>
        <w:pStyle w:val="B1"/>
        <w:rPr>
          <w:rFonts w:eastAsia="SimSun"/>
        </w:rPr>
      </w:pPr>
      <w:r w:rsidRPr="00050CA8">
        <w:tab/>
        <w:t xml:space="preserve">In </w:t>
      </w:r>
      <w:r>
        <w:t xml:space="preserve">the </w:t>
      </w:r>
      <w:r w:rsidRPr="00050CA8">
        <w:t xml:space="preserve">case of NG-RAN, the </w:t>
      </w:r>
      <w:proofErr w:type="gramStart"/>
      <w:r w:rsidRPr="00050CA8">
        <w:t>AN</w:t>
      </w:r>
      <w:proofErr w:type="gramEnd"/>
      <w:r w:rsidRPr="00050CA8">
        <w:t xml:space="preserve">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1D5E8222" w14:textId="77777777" w:rsidR="005C54A8" w:rsidRDefault="005C54A8" w:rsidP="005C54A8">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4DB301DB" w14:textId="77777777" w:rsidR="005C54A8" w:rsidRDefault="005C54A8" w:rsidP="005C54A8">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675B0E8A" w14:textId="77777777" w:rsidR="005C54A8" w:rsidRDefault="005C54A8" w:rsidP="005C54A8">
      <w:pPr>
        <w:pStyle w:val="B2"/>
      </w:pPr>
      <w:r>
        <w:t>-</w:t>
      </w:r>
      <w:r>
        <w:tab/>
      </w:r>
      <w:proofErr w:type="gramStart"/>
      <w:r>
        <w:t>a</w:t>
      </w:r>
      <w:proofErr w:type="gramEnd"/>
      <w:r>
        <w:t xml:space="preserve"> native 5G-GUTI assigned by the PLMN to which the UE is attempting to register, if available;</w:t>
      </w:r>
    </w:p>
    <w:p w14:paraId="2B49B820" w14:textId="77777777" w:rsidR="005C54A8" w:rsidRDefault="005C54A8" w:rsidP="005C54A8">
      <w:pPr>
        <w:pStyle w:val="B2"/>
      </w:pPr>
      <w:r>
        <w:t>-</w:t>
      </w:r>
      <w:r>
        <w:tab/>
      </w:r>
      <w:proofErr w:type="gramStart"/>
      <w:r>
        <w:t>a</w:t>
      </w:r>
      <w:proofErr w:type="gramEnd"/>
      <w:r>
        <w:t xml:space="preserve"> native 5G-GUTI assigned by an equivalent PLMN to the PLMN to which the UE is attempting to register, if available;</w:t>
      </w:r>
    </w:p>
    <w:p w14:paraId="46295DFE" w14:textId="77777777" w:rsidR="005C54A8" w:rsidRDefault="005C54A8" w:rsidP="005C54A8">
      <w:pPr>
        <w:pStyle w:val="B2"/>
      </w:pPr>
      <w:r>
        <w:t>-</w:t>
      </w:r>
      <w:r>
        <w:tab/>
      </w:r>
      <w:proofErr w:type="gramStart"/>
      <w:r>
        <w:t>a</w:t>
      </w:r>
      <w:proofErr w:type="gramEnd"/>
      <w:r>
        <w:t xml:space="preserve"> native 5G-GUTI assigned by any other PLMN, if available.</w:t>
      </w:r>
    </w:p>
    <w:p w14:paraId="3C07C638" w14:textId="77777777" w:rsidR="005C54A8" w:rsidRDefault="005C54A8" w:rsidP="005C54A8">
      <w:pPr>
        <w:pStyle w:val="NO"/>
      </w:pPr>
      <w:r>
        <w:t>NOTE 1:</w:t>
      </w:r>
      <w:r>
        <w:tab/>
        <w:t>This can also be a 5G-GUTIs assigned via another access type.</w:t>
      </w:r>
    </w:p>
    <w:p w14:paraId="114C303B" w14:textId="77777777" w:rsidR="005C54A8" w:rsidRDefault="005C54A8" w:rsidP="005C54A8">
      <w:pPr>
        <w:pStyle w:val="B2"/>
      </w:pPr>
      <w:r>
        <w:t>-</w:t>
      </w:r>
      <w:r>
        <w:tab/>
        <w:t>Otherwise, the UE shall include its SUCI in the Registration Request as defined in TS 33.501 [15].</w:t>
      </w:r>
    </w:p>
    <w:p w14:paraId="32E311C3" w14:textId="77777777" w:rsidR="005C54A8" w:rsidRDefault="005C54A8" w:rsidP="005C54A8">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4C2D46DF" w14:textId="77777777" w:rsidR="005C54A8" w:rsidRDefault="005C54A8" w:rsidP="005C54A8">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0004BB79" w14:textId="77777777" w:rsidR="005C54A8" w:rsidRPr="009334D7" w:rsidRDefault="005C54A8" w:rsidP="005C54A8">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5098B7FE" w14:textId="77777777" w:rsidR="005C54A8" w:rsidRDefault="005C54A8" w:rsidP="005C54A8">
      <w:pPr>
        <w:pStyle w:val="B1"/>
      </w:pPr>
      <w:r>
        <w:tab/>
        <w:t>The UE includes the Default Configured NSSAI Indication if the UE is using a Default Configured NSSAI, as defined in TS 23.501 [2].</w:t>
      </w:r>
    </w:p>
    <w:p w14:paraId="0DD77D78" w14:textId="77777777" w:rsidR="005C54A8" w:rsidRDefault="005C54A8" w:rsidP="005C54A8">
      <w:pPr>
        <w:pStyle w:val="B1"/>
      </w:pPr>
      <w:r>
        <w:tab/>
        <w:t xml:space="preserve">In the case of Mobility Registration Update, the UE includes in the List </w:t>
      </w:r>
      <w:proofErr w:type="gramStart"/>
      <w:r>
        <w:t>Of PDU Sessions To</w:t>
      </w:r>
      <w:proofErr w:type="gramEnd"/>
      <w:r>
        <w:t xml:space="preserve"> Be Activated the PDU Sessions for which there are pending uplink data. When the UE includes the List </w:t>
      </w:r>
      <w:proofErr w:type="gramStart"/>
      <w:r>
        <w:t>Of PDU Sessions To</w:t>
      </w:r>
      <w:proofErr w:type="gramEnd"/>
      <w:r>
        <w:t xml:space="preserve"> Be Activated, the UE shall indicate PDU Sessions only associated with the access the Registration Request is related to. In some cases (see TS 24.501 [25]) the UE may include PDU Sessions in the List </w:t>
      </w:r>
      <w:proofErr w:type="gramStart"/>
      <w:r>
        <w:t>Of PDU Sessions To</w:t>
      </w:r>
      <w:proofErr w:type="gramEnd"/>
      <w:r>
        <w:t xml:space="preserve"> Be Activated even if there are no pending uplink data for those PDU Sessions.</w:t>
      </w:r>
    </w:p>
    <w:p w14:paraId="1EF51F0A" w14:textId="77777777" w:rsidR="005C54A8" w:rsidRDefault="005C54A8" w:rsidP="005C54A8">
      <w:pPr>
        <w:pStyle w:val="NO"/>
      </w:pPr>
      <w:r>
        <w:t>NOTE 2:</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3CB4902F" w14:textId="77777777" w:rsidR="005C54A8" w:rsidRDefault="005C54A8" w:rsidP="005C54A8">
      <w:pPr>
        <w:pStyle w:val="B1"/>
      </w:pPr>
      <w:r>
        <w:tab/>
        <w:t xml:space="preserve">The UE MM Core Network Capability is provided by the UE and handled by AMF as defined in TS 23.501 [2] clause 5.4.4a The UE includes in the UE MM Core Network Capability an indication if it supports Request Type </w:t>
      </w:r>
      <w:r>
        <w:lastRenderedPageBreak/>
        <w:t>flag "handover" for PDN connectivity request during the attach procedure as defined in clause 5.17.2.3.1 of TS 23.501 [2].</w:t>
      </w:r>
    </w:p>
    <w:p w14:paraId="760C34D6" w14:textId="77777777" w:rsidR="005C54A8" w:rsidRDefault="005C54A8" w:rsidP="005C54A8">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4D53E6CF" w14:textId="77777777" w:rsidR="005C54A8" w:rsidRPr="00050CA8" w:rsidRDefault="005C54A8" w:rsidP="005C54A8">
      <w:pPr>
        <w:pStyle w:val="B1"/>
      </w:pPr>
      <w:r w:rsidRPr="00050CA8">
        <w:tab/>
        <w:t>If available, the last visited TAI shall be included in order to help the AMF produce Registration Area for the UE.</w:t>
      </w:r>
    </w:p>
    <w:p w14:paraId="26CA70C9" w14:textId="77777777" w:rsidR="005C54A8" w:rsidRDefault="005C54A8" w:rsidP="005C54A8">
      <w:pPr>
        <w:pStyle w:val="B1"/>
        <w:rPr>
          <w:lang w:eastAsia="zh-CN"/>
        </w:rPr>
      </w:pPr>
      <w:r w:rsidRPr="00050CA8">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3F55A3D7" w14:textId="77777777" w:rsidR="005C54A8" w:rsidRPr="00743097" w:rsidRDefault="005C54A8" w:rsidP="005C54A8">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537B3A42" w14:textId="77777777" w:rsidR="005C54A8" w:rsidRDefault="005C54A8" w:rsidP="005C54A8">
      <w:pPr>
        <w:pStyle w:val="B1"/>
        <w:rPr>
          <w:lang w:eastAsia="zh-CN"/>
        </w:rPr>
      </w:pPr>
      <w:r>
        <w:rPr>
          <w:lang w:eastAsia="zh-CN"/>
        </w:rPr>
        <w:tab/>
        <w:t>The UE provides UE Radio Capability Update indication as described in TS 23.501 [2].</w:t>
      </w:r>
    </w:p>
    <w:p w14:paraId="3976D6EF" w14:textId="77777777" w:rsidR="005C54A8" w:rsidRPr="00212C4D" w:rsidRDefault="005C54A8" w:rsidP="005C54A8">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1F206A50" w14:textId="77777777" w:rsidR="005C54A8" w:rsidRPr="00050CA8" w:rsidRDefault="005C54A8" w:rsidP="005C54A8">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399B5096" w14:textId="77777777" w:rsidR="005C54A8" w:rsidRPr="004F1CFF" w:rsidRDefault="005C54A8" w:rsidP="005C54A8">
      <w:pPr>
        <w:pStyle w:val="B1"/>
      </w:pPr>
      <w:r w:rsidRPr="00050CA8">
        <w:rPr>
          <w:lang w:eastAsia="zh-CN"/>
        </w:rPr>
        <w:tab/>
      </w:r>
      <w:r w:rsidRPr="00050CA8">
        <w:t>The (R</w:t>
      </w:r>
      <w:proofErr w:type="gramStart"/>
      <w:r w:rsidRPr="00050CA8">
        <w:t>)AN</w:t>
      </w:r>
      <w:proofErr w:type="gramEnd"/>
      <w:r w:rsidRPr="00050CA8">
        <w:t xml:space="preserve"> selects an AMF as described in TS 23.501 [2],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14:paraId="166F55F3" w14:textId="77777777" w:rsidR="005C54A8" w:rsidRPr="00050CA8" w:rsidRDefault="005C54A8" w:rsidP="005C54A8">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14:paraId="4840FB62" w14:textId="77777777" w:rsidR="005C54A8" w:rsidRPr="00050CA8" w:rsidRDefault="005C54A8" w:rsidP="005C54A8">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14:paraId="7FF8A99A" w14:textId="77777777" w:rsidR="005C54A8" w:rsidRPr="005B475F" w:rsidRDefault="005C54A8" w:rsidP="005C54A8">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18F7255" w14:textId="77777777" w:rsidR="005C54A8" w:rsidRPr="00050CA8" w:rsidRDefault="005C54A8" w:rsidP="005C54A8">
      <w:pPr>
        <w:pStyle w:val="B1"/>
        <w:rPr>
          <w:rFonts w:eastAsia="SimSun"/>
        </w:rPr>
      </w:pPr>
      <w:r w:rsidRPr="00050CA8">
        <w:rPr>
          <w:rFonts w:eastAsia="SimSun"/>
        </w:rPr>
        <w:tab/>
        <w:t>When NG-RAN is used, the N2 parameters also include the Establishment cause.</w:t>
      </w:r>
    </w:p>
    <w:p w14:paraId="7721E43E" w14:textId="77777777" w:rsidR="005C54A8" w:rsidRDefault="005C54A8" w:rsidP="005C54A8">
      <w:pPr>
        <w:pStyle w:val="B1"/>
      </w:pPr>
      <w:r>
        <w:tab/>
        <w:t xml:space="preserve">Mapping </w:t>
      </w:r>
      <w:proofErr w:type="gramStart"/>
      <w:r>
        <w:t>Of</w:t>
      </w:r>
      <w:proofErr w:type="gramEnd"/>
      <w:r>
        <w:t xml:space="preserve"> Requested NSSAI is provided only if available.</w:t>
      </w:r>
    </w:p>
    <w:p w14:paraId="6A3E15A9" w14:textId="77777777" w:rsidR="005C54A8" w:rsidRPr="00050CA8" w:rsidRDefault="005C54A8" w:rsidP="005C54A8">
      <w:pPr>
        <w:pStyle w:val="B1"/>
        <w:rPr>
          <w:lang w:eastAsia="zh-CN"/>
        </w:rPr>
      </w:pPr>
      <w:r w:rsidRPr="00050CA8">
        <w:tab/>
        <w:t xml:space="preserve">If the Registration type indicated by the UE is Periodic Registration Update, then steps 4 to </w:t>
      </w:r>
      <w:r>
        <w:t>20</w:t>
      </w:r>
      <w:r w:rsidRPr="00050CA8">
        <w:t xml:space="preserve"> may be omitted.</w:t>
      </w:r>
    </w:p>
    <w:p w14:paraId="6AD1D26D" w14:textId="77777777" w:rsidR="005C54A8" w:rsidRPr="00050CA8" w:rsidRDefault="005C54A8" w:rsidP="005C54A8">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0E829E3B" w14:textId="77777777" w:rsidR="005C54A8" w:rsidRDefault="005C54A8" w:rsidP="005C54A8">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3FCF003" w14:textId="77777777" w:rsidR="005C54A8" w:rsidRPr="00247906" w:rsidRDefault="005C54A8" w:rsidP="005C54A8">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w:t>
      </w:r>
      <w:r>
        <w:lastRenderedPageBreak/>
        <w:t>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59906DDE" w14:textId="77777777" w:rsidR="005C54A8" w:rsidRDefault="005C54A8" w:rsidP="005C54A8">
      <w:pPr>
        <w:pStyle w:val="NO"/>
      </w:pPr>
      <w:r>
        <w:t>NOTE 3:</w:t>
      </w:r>
      <w:r>
        <w:tab/>
        <w:t>The new AMF sets the indication that the UE is validated according to step 9a, in case the new AMF has performed successful UE authentication after previous integrity check failure in the old AMF.</w:t>
      </w:r>
    </w:p>
    <w:p w14:paraId="14D3C221" w14:textId="77777777" w:rsidR="005C54A8" w:rsidRPr="00050CA8" w:rsidRDefault="005C54A8" w:rsidP="005C54A8">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1ACB35B8" w14:textId="77777777" w:rsidR="005C54A8" w:rsidRPr="00050CA8" w:rsidRDefault="005C54A8" w:rsidP="005C54A8">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14:paraId="00D8A37F" w14:textId="77777777" w:rsidR="005C54A8" w:rsidRPr="00050CA8" w:rsidRDefault="005C54A8" w:rsidP="005C54A8">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204F5D6" w14:textId="77777777" w:rsidR="005C54A8" w:rsidRPr="00A76E6B" w:rsidRDefault="005C54A8" w:rsidP="005C54A8">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6357DD25" w14:textId="77777777" w:rsidR="005C54A8" w:rsidRPr="00050CA8" w:rsidRDefault="005C54A8" w:rsidP="005C54A8">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3CCBC7F2" w14:textId="77777777" w:rsidR="005C54A8" w:rsidRPr="00050CA8" w:rsidRDefault="005C54A8" w:rsidP="005C54A8">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70C2557E" w14:textId="77777777" w:rsidR="005C54A8" w:rsidRPr="00050CA8" w:rsidRDefault="005C54A8" w:rsidP="005C54A8">
      <w:pPr>
        <w:pStyle w:val="B1"/>
      </w:pPr>
      <w:r w:rsidRPr="00050CA8">
        <w:tab/>
        <w:t>If old AMF holds information about active NGAP UE-TNLA bindings to N3IWF, the old AMF includes information about the NGAP UE-TNLA bindings.</w:t>
      </w:r>
    </w:p>
    <w:p w14:paraId="6A56C705" w14:textId="77777777" w:rsidR="005C54A8" w:rsidRDefault="005C54A8" w:rsidP="005C54A8">
      <w:pPr>
        <w:pStyle w:val="B1"/>
        <w:rPr>
          <w:lang w:eastAsia="zh-CN"/>
        </w:rPr>
      </w:pPr>
      <w:r>
        <w:rPr>
          <w:lang w:eastAsia="zh-CN"/>
        </w:rPr>
        <w:tab/>
        <w:t>If old AMF fails the integrity check of the Registration Request NAS message, the old AMF shall indicate the integrity check failure.</w:t>
      </w:r>
    </w:p>
    <w:p w14:paraId="1E1DFB96" w14:textId="77777777" w:rsidR="005C54A8" w:rsidRDefault="005C54A8" w:rsidP="005C54A8">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F496B20" w14:textId="77777777" w:rsidR="005C54A8" w:rsidRDefault="005C54A8" w:rsidP="005C54A8">
      <w:pPr>
        <w:pStyle w:val="NO"/>
        <w:rPr>
          <w:lang w:eastAsia="zh-CN"/>
        </w:rPr>
      </w:pPr>
      <w:r>
        <w:rPr>
          <w:lang w:eastAsia="zh-CN"/>
        </w:rPr>
        <w:t>NOTE 5:</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3E9FAF53" w14:textId="77777777" w:rsidR="005C54A8" w:rsidRPr="00050CA8" w:rsidRDefault="005C54A8" w:rsidP="005C54A8">
      <w:pPr>
        <w:pStyle w:val="B1"/>
        <w:rPr>
          <w:lang w:eastAsia="zh-CN"/>
        </w:rPr>
      </w:pPr>
      <w:r w:rsidRPr="00050CA8">
        <w:rPr>
          <w:lang w:eastAsia="zh-CN"/>
        </w:rPr>
        <w:t>6.</w:t>
      </w:r>
      <w:r w:rsidRPr="00050CA8">
        <w:rPr>
          <w:lang w:eastAsia="zh-CN"/>
        </w:rPr>
        <w:tab/>
        <w:t>[Conditional] new AMF to UE: Identity Request ().</w:t>
      </w:r>
    </w:p>
    <w:p w14:paraId="0F15D102" w14:textId="77777777" w:rsidR="005C54A8" w:rsidRPr="00050CA8" w:rsidRDefault="005C54A8" w:rsidP="005C54A8">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color w:val="000000"/>
          <w:lang w:eastAsia="ja-JP"/>
        </w:rPr>
        <w:t xml:space="preserve"> </w:t>
      </w:r>
      <w:r w:rsidRPr="002A68CD">
        <w:t>requesting the SUCI</w:t>
      </w:r>
      <w:r w:rsidRPr="00050CA8">
        <w:t>.</w:t>
      </w:r>
    </w:p>
    <w:p w14:paraId="52FFE2A3" w14:textId="77777777" w:rsidR="005C54A8" w:rsidRPr="00050CA8" w:rsidRDefault="005C54A8" w:rsidP="005C54A8">
      <w:pPr>
        <w:pStyle w:val="B1"/>
        <w:rPr>
          <w:lang w:eastAsia="zh-CN"/>
        </w:rPr>
      </w:pPr>
      <w:r w:rsidRPr="00050CA8">
        <w:rPr>
          <w:lang w:eastAsia="zh-CN"/>
        </w:rPr>
        <w:t>7.</w:t>
      </w:r>
      <w:r w:rsidRPr="00050CA8">
        <w:rPr>
          <w:lang w:eastAsia="zh-CN"/>
        </w:rPr>
        <w:tab/>
        <w:t>[Conditional] UE to new AMF: Identity Response ().</w:t>
      </w:r>
    </w:p>
    <w:p w14:paraId="3DA667CC" w14:textId="77777777" w:rsidR="005C54A8" w:rsidRPr="00050CA8" w:rsidRDefault="005C54A8" w:rsidP="005C54A8">
      <w:pPr>
        <w:pStyle w:val="B1"/>
      </w:pPr>
      <w:r w:rsidRPr="00050CA8">
        <w:tab/>
        <w:t>The UE responds with an Identity Response message including the SU</w:t>
      </w:r>
      <w:r>
        <w:rPr>
          <w:lang w:val="en-CA"/>
        </w:rPr>
        <w:t>C</w:t>
      </w:r>
      <w:r w:rsidRPr="00050CA8">
        <w:t>I.</w:t>
      </w:r>
      <w:r w:rsidRPr="002A68CD">
        <w:rPr>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14:paraId="33E8DC1F" w14:textId="77777777" w:rsidR="005C54A8" w:rsidRPr="00050CA8" w:rsidRDefault="005C54A8" w:rsidP="005C54A8">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14:paraId="07515108" w14:textId="77777777" w:rsidR="005C54A8" w:rsidRPr="00050CA8" w:rsidRDefault="005C54A8" w:rsidP="005C54A8">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559E431F" w14:textId="77777777" w:rsidR="005C54A8" w:rsidRPr="001517C0" w:rsidRDefault="005C54A8" w:rsidP="005C54A8">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w:t>
      </w:r>
      <w:r>
        <w:lastRenderedPageBreak/>
        <w:t>TS 33.501 [15]. The AUSF selects a UDM as described in TS 23.501 [2], clause 6.3.8 and gets the authentication data from UDM.</w:t>
      </w:r>
    </w:p>
    <w:p w14:paraId="3381E457" w14:textId="77777777" w:rsidR="005C54A8" w:rsidRDefault="005C54A8" w:rsidP="005C54A8">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19219C8C" w14:textId="77777777" w:rsidR="005C54A8" w:rsidRDefault="005C54A8" w:rsidP="005C54A8">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97F7084" w14:textId="77777777" w:rsidR="005C54A8" w:rsidRPr="00050CA8" w:rsidRDefault="005C54A8" w:rsidP="005C54A8">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690C40A2" w14:textId="77777777" w:rsidR="005C54A8" w:rsidRPr="00050CA8" w:rsidRDefault="005C54A8" w:rsidP="005C54A8">
      <w:pPr>
        <w:pStyle w:val="B1"/>
      </w:pPr>
      <w:r w:rsidRPr="00050CA8">
        <w:rPr>
          <w:lang w:eastAsia="zh-CN"/>
        </w:rPr>
        <w:t>9b</w:t>
      </w:r>
      <w:r w:rsidRPr="00050CA8">
        <w:rPr>
          <w:lang w:eastAsia="zh-CN"/>
        </w:rPr>
        <w:tab/>
      </w:r>
      <w:r>
        <w:rPr>
          <w:lang w:eastAsia="zh-CN"/>
        </w:rPr>
        <w:t xml:space="preserve">If NAS security context does not exist, the </w:t>
      </w:r>
      <w:r w:rsidRPr="00050CA8">
        <w:t>NAS security</w:t>
      </w:r>
      <w:r>
        <w:t xml:space="preserve"> initiation is performed as described in TS 33.501 [15]</w:t>
      </w:r>
      <w:r w:rsidRPr="00050CA8">
        <w:t>.</w:t>
      </w:r>
    </w:p>
    <w:p w14:paraId="16186809" w14:textId="77777777" w:rsidR="005C54A8" w:rsidRPr="00F624E8" w:rsidRDefault="005C54A8" w:rsidP="005C54A8">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14:paraId="415BEB4D" w14:textId="77777777" w:rsidR="005C54A8" w:rsidRPr="00F624E8" w:rsidRDefault="005C54A8" w:rsidP="005C54A8">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14:paraId="7E5EAE21" w14:textId="77777777" w:rsidR="005C54A8" w:rsidRPr="00050CA8" w:rsidRDefault="005C54A8" w:rsidP="005C54A8">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114B1AEE" w14:textId="77777777" w:rsidR="005C54A8" w:rsidRPr="00050CA8" w:rsidRDefault="005C54A8" w:rsidP="005C54A8">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0954E884" w14:textId="77777777" w:rsidR="005C54A8" w:rsidRPr="00050CA8" w:rsidRDefault="005C54A8" w:rsidP="005C54A8">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1968D171" w14:textId="77777777" w:rsidR="005C54A8" w:rsidRPr="00050CA8" w:rsidRDefault="005C54A8" w:rsidP="005C54A8">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6537AC72" w14:textId="77777777" w:rsidR="005C54A8" w:rsidRPr="00050CA8" w:rsidRDefault="005C54A8" w:rsidP="005C54A8">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23DF8DCC" w14:textId="77777777" w:rsidR="005C54A8" w:rsidRDefault="005C54A8" w:rsidP="005C54A8">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eastAsia="zh-CN"/>
        </w:rPr>
        <w:t>anylonger</w:t>
      </w:r>
      <w:proofErr w:type="spellEnd"/>
      <w:r>
        <w:rPr>
          <w:lang w:eastAsia="zh-CN"/>
        </w:rPr>
        <w:t xml:space="preserve"> and then the PCF selection is performed in step 15. The old AMF terminates the AM Policy Association to the (V-</w:t>
      </w:r>
      <w:proofErr w:type="gramStart"/>
      <w:r>
        <w:rPr>
          <w:lang w:eastAsia="zh-CN"/>
        </w:rPr>
        <w:t>)PCF</w:t>
      </w:r>
      <w:proofErr w:type="gramEnd"/>
      <w:r>
        <w:rPr>
          <w:lang w:eastAsia="zh-CN"/>
        </w:rPr>
        <w:t xml:space="preserve"> identified by the PCF ID in step 20.</w:t>
      </w:r>
    </w:p>
    <w:p w14:paraId="524F92AA" w14:textId="77777777" w:rsidR="005C54A8" w:rsidRPr="00050CA8" w:rsidRDefault="005C54A8" w:rsidP="005C54A8">
      <w:pPr>
        <w:pStyle w:val="B1"/>
        <w:rPr>
          <w:lang w:eastAsia="zh-CN"/>
        </w:rPr>
      </w:pPr>
      <w:r w:rsidRPr="00050CA8">
        <w:rPr>
          <w:lang w:eastAsia="zh-CN"/>
        </w:rPr>
        <w:t>11.</w:t>
      </w:r>
      <w:r w:rsidRPr="00050CA8">
        <w:rPr>
          <w:lang w:eastAsia="zh-CN"/>
        </w:rPr>
        <w:tab/>
        <w:t>[Conditional] new AMF to UE: Identity Request/Response (PEI).</w:t>
      </w:r>
    </w:p>
    <w:p w14:paraId="51BA6F81" w14:textId="77777777" w:rsidR="005C54A8" w:rsidRPr="00050CA8" w:rsidRDefault="005C54A8" w:rsidP="005C54A8">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8548958" w14:textId="77777777" w:rsidR="005C54A8" w:rsidRPr="00050CA8" w:rsidRDefault="005C54A8" w:rsidP="005C54A8">
      <w:pPr>
        <w:pStyle w:val="B1"/>
        <w:rPr>
          <w:lang w:eastAsia="zh-CN"/>
        </w:rPr>
      </w:pPr>
      <w:r w:rsidRPr="00050CA8">
        <w:tab/>
        <w:t>For an Emergency Registration, the UE may have included the PEI in the Registration Request. If so, the PEI retrieval is skipped.</w:t>
      </w:r>
    </w:p>
    <w:p w14:paraId="5E25DADF" w14:textId="77777777" w:rsidR="005C54A8" w:rsidRPr="00050CA8" w:rsidRDefault="005C54A8" w:rsidP="005C54A8">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6D4A780C" w14:textId="77777777" w:rsidR="005C54A8" w:rsidRPr="00050CA8" w:rsidRDefault="005C54A8" w:rsidP="005C54A8">
      <w:pPr>
        <w:pStyle w:val="B1"/>
        <w:rPr>
          <w:lang w:eastAsia="zh-CN"/>
        </w:rPr>
      </w:pPr>
      <w:r w:rsidRPr="00050CA8">
        <w:rPr>
          <w:lang w:eastAsia="zh-CN"/>
        </w:rPr>
        <w:tab/>
        <w:t>The PEI check is performed as described in clause 4.7.</w:t>
      </w:r>
    </w:p>
    <w:p w14:paraId="5CEC58CC" w14:textId="77777777" w:rsidR="005C54A8" w:rsidRPr="00050CA8" w:rsidRDefault="005C54A8" w:rsidP="005C54A8">
      <w:pPr>
        <w:pStyle w:val="B1"/>
      </w:pPr>
      <w:r w:rsidRPr="00050CA8">
        <w:rPr>
          <w:lang w:eastAsia="zh-CN"/>
        </w:rPr>
        <w:tab/>
      </w:r>
      <w:r w:rsidRPr="00050CA8">
        <w:t>For an Emergency Registration, if the PEI is blocked, operator policies determine whether the Emergency Registration procedure continues or is stopped.</w:t>
      </w:r>
    </w:p>
    <w:p w14:paraId="72176E70" w14:textId="77777777" w:rsidR="005C54A8" w:rsidRPr="00F821D4" w:rsidRDefault="005C54A8" w:rsidP="005C54A8">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14:paraId="07F4A0D9" w14:textId="77777777" w:rsidR="005C54A8" w:rsidRPr="00050CA8" w:rsidRDefault="005C54A8" w:rsidP="005C54A8">
      <w:pPr>
        <w:pStyle w:val="B1"/>
      </w:pPr>
      <w:r w:rsidRPr="00050CA8">
        <w:rPr>
          <w:lang w:eastAsia="zh-CN"/>
        </w:rPr>
        <w:tab/>
      </w:r>
      <w:r w:rsidRPr="00050CA8">
        <w:t>The AMF selects a UDM as described in TS 23.501 [2], clause 6.3.8.</w:t>
      </w:r>
    </w:p>
    <w:p w14:paraId="4ECB5682" w14:textId="77777777" w:rsidR="005C54A8" w:rsidRDefault="005C54A8" w:rsidP="005C54A8">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proofErr w:type="spellStart"/>
      <w:r w:rsidRPr="00FB13C7">
        <w:t>Nudr_DM_</w:t>
      </w:r>
      <w:r>
        <w:t>Update</w:t>
      </w:r>
      <w:proofErr w:type="spellEnd"/>
      <w:r w:rsidRPr="008260F8">
        <w:t>.</w:t>
      </w:r>
    </w:p>
    <w:p w14:paraId="69C2A379" w14:textId="77777777" w:rsidR="005C54A8" w:rsidRDefault="005C54A8" w:rsidP="005C54A8">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B064886" w14:textId="77777777" w:rsidR="005C54A8" w:rsidRDefault="005C54A8" w:rsidP="005C54A8">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B192846" w14:textId="77777777" w:rsidR="005C54A8" w:rsidRPr="009F3F1A" w:rsidRDefault="005C54A8" w:rsidP="005C54A8">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3F2AFF57" w14:textId="77777777" w:rsidR="005C54A8" w:rsidRPr="00050CA8" w:rsidRDefault="005C54A8" w:rsidP="005C54A8">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Nudr_DM</w:t>
      </w:r>
      <w:r>
        <w:t>_Update</w:t>
      </w:r>
      <w:proofErr w:type="spellEnd"/>
      <w:r w:rsidRPr="00050CA8">
        <w:rPr>
          <w:lang w:eastAsia="zh-CN"/>
        </w:rPr>
        <w:t>.</w:t>
      </w:r>
    </w:p>
    <w:p w14:paraId="6F927476" w14:textId="77777777" w:rsidR="005C54A8" w:rsidRPr="00050CA8" w:rsidRDefault="005C54A8" w:rsidP="005C54A8">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14:paraId="608AB41F" w14:textId="77777777" w:rsidR="005C54A8" w:rsidRPr="00050CA8" w:rsidRDefault="005C54A8" w:rsidP="005C54A8">
      <w:pPr>
        <w:pStyle w:val="B1"/>
      </w:pPr>
      <w:r w:rsidRPr="00050CA8">
        <w:tab/>
        <w:t>For an Emergency Registration in which the UE was not successfully authenticated, the AMF shall not register with the UDM.</w:t>
      </w:r>
    </w:p>
    <w:p w14:paraId="442D00C6" w14:textId="77777777" w:rsidR="005C54A8" w:rsidRPr="00050CA8" w:rsidRDefault="005C54A8" w:rsidP="005C54A8">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D837AE8" w14:textId="77777777" w:rsidR="005C54A8" w:rsidRPr="00050CA8" w:rsidRDefault="005C54A8" w:rsidP="005C54A8">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080EDAFF" w14:textId="77777777" w:rsidR="005C54A8" w:rsidRDefault="005C54A8" w:rsidP="005C54A8">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40B67" w14:textId="77777777" w:rsidR="005C54A8" w:rsidRPr="00743097" w:rsidRDefault="005C54A8" w:rsidP="005C54A8">
      <w:pPr>
        <w:pStyle w:val="B1"/>
      </w:pPr>
      <w:r w:rsidRPr="00050CA8">
        <w:t>14</w:t>
      </w:r>
      <w: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7966530B" w14:textId="77777777" w:rsidR="005C54A8" w:rsidRDefault="005C54A8" w:rsidP="005C54A8">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658CCB06" w14:textId="77777777" w:rsidR="005C54A8" w:rsidRPr="00050CA8" w:rsidRDefault="005C54A8" w:rsidP="005C54A8">
      <w:pPr>
        <w:pStyle w:val="B1"/>
      </w:pPr>
      <w:r>
        <w:rPr>
          <w:lang w:eastAsia="zh-CN"/>
        </w:rPr>
        <w:tab/>
      </w:r>
      <w:r>
        <w:t xml:space="preserve">If </w:t>
      </w:r>
      <w:r w:rsidRPr="00050CA8">
        <w:t>the new AMF</w:t>
      </w:r>
      <w:r>
        <w:t xml:space="preserve"> decided to contact the (V-</w:t>
      </w:r>
      <w:proofErr w:type="gramStart"/>
      <w:r>
        <w:t>)PCF</w:t>
      </w:r>
      <w:proofErr w:type="gramEnd"/>
      <w:r>
        <w:t xml:space="preserve"> </w:t>
      </w:r>
      <w:proofErr w:type="spellStart"/>
      <w:r>
        <w:t>idenfied</w:t>
      </w:r>
      <w:proofErr w:type="spellEnd"/>
      <w:r>
        <w:t xml:space="preserve"> by PCF ID included in UE context</w:t>
      </w:r>
      <w:r w:rsidRPr="00050CA8">
        <w:t xml:space="preserve"> from the old AMF in step 5</w:t>
      </w:r>
      <w:r>
        <w:t>, the AMF</w:t>
      </w:r>
      <w:r w:rsidRPr="00050CA8">
        <w:rPr>
          <w:lang w:eastAsia="zh-CN"/>
        </w:rPr>
        <w:t xml:space="preserve"> contacts the </w:t>
      </w:r>
      <w:r>
        <w:rPr>
          <w:lang w:eastAsia="zh-CN"/>
        </w:rPr>
        <w:t>(V-)</w:t>
      </w:r>
      <w:r w:rsidRPr="00050CA8">
        <w:rPr>
          <w:lang w:eastAsia="zh-CN"/>
        </w:rPr>
        <w:t xml:space="preserve">PCF identified by the </w:t>
      </w:r>
      <w:r>
        <w:rPr>
          <w:lang w:eastAsia="zh-CN"/>
        </w:rPr>
        <w:t>(V-)</w:t>
      </w:r>
      <w:r w:rsidRPr="00050CA8">
        <w:rPr>
          <w:lang w:eastAsia="zh-CN"/>
        </w:rPr>
        <w:t>PCF ID</w:t>
      </w:r>
      <w:r w:rsidRPr="00235C12">
        <w:rPr>
          <w:lang w:eastAsia="zh-CN"/>
        </w:rPr>
        <w:t>.</w:t>
      </w:r>
      <w:r>
        <w:rPr>
          <w:lang w:eastAsia="zh-CN"/>
        </w:rPr>
        <w:t xml:space="preserve"> If the AMF decides to perform PCF </w:t>
      </w:r>
      <w:r>
        <w:rPr>
          <w:lang w:eastAsia="zh-CN"/>
        </w:rPr>
        <w:lastRenderedPageBreak/>
        <w:t xml:space="preserve">discovery and selection and the </w:t>
      </w:r>
      <w:r w:rsidRPr="00050CA8">
        <w:t xml:space="preserve">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14:paraId="65559319" w14:textId="77777777" w:rsidR="005C54A8" w:rsidRDefault="005C54A8" w:rsidP="005C54A8">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1EF911D5" w14:textId="77777777" w:rsidR="005C54A8" w:rsidRPr="00050CA8" w:rsidRDefault="005C54A8" w:rsidP="005C54A8">
      <w:pPr>
        <w:pStyle w:val="B1"/>
      </w:pPr>
      <w:r>
        <w:rPr>
          <w:lang w:eastAsia="zh-CN"/>
        </w:rPr>
        <w:tab/>
      </w:r>
      <w:r w:rsidRPr="00235C12">
        <w:rPr>
          <w:lang w:eastAsia="zh-CN"/>
        </w:rPr>
        <w:t>If the new AMF contacts the PCF identified by the (V-</w:t>
      </w:r>
      <w:proofErr w:type="gramStart"/>
      <w:r w:rsidRPr="00235C12">
        <w:rPr>
          <w:lang w:eastAsia="zh-CN"/>
        </w:rPr>
        <w:t>)PCF</w:t>
      </w:r>
      <w:proofErr w:type="gramEnd"/>
      <w:r w:rsidRPr="00235C12">
        <w:rPr>
          <w:lang w:eastAsia="zh-CN"/>
        </w:rPr>
        <w:t xml:space="preserve">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w:t>
      </w:r>
      <w:proofErr w:type="spellStart"/>
      <w:r w:rsidRPr="00235C12">
        <w:rPr>
          <w:lang w:eastAsia="zh-CN"/>
        </w:rPr>
        <w:t>Npcf_AMPolicyControl</w:t>
      </w:r>
      <w:proofErr w:type="spellEnd"/>
      <w:r w:rsidRPr="00235C12">
        <w:rPr>
          <w:lang w:eastAsia="zh-CN"/>
        </w:rPr>
        <w:t xml:space="preserve"> </w:t>
      </w:r>
      <w:r>
        <w:rPr>
          <w:lang w:eastAsia="zh-CN"/>
        </w:rPr>
        <w:t xml:space="preserve">Create </w:t>
      </w:r>
      <w:r w:rsidRPr="00235C12">
        <w:rPr>
          <w:lang w:eastAsia="zh-CN"/>
        </w:rPr>
        <w:t>operation. This indication is not included by the AMF during initial registration procedure.</w:t>
      </w:r>
    </w:p>
    <w:p w14:paraId="542DD37F" w14:textId="77777777" w:rsidR="005C54A8" w:rsidRDefault="005C54A8" w:rsidP="005C54A8">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7D179509" w14:textId="77777777" w:rsidR="005C54A8" w:rsidRPr="00050CA8" w:rsidRDefault="005C54A8" w:rsidP="005C54A8">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0CBD7BAD" w14:textId="77777777" w:rsidR="005C54A8" w:rsidRPr="00050CA8" w:rsidRDefault="005C54A8" w:rsidP="005C54A8">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5C3E43A2" w14:textId="77777777" w:rsidR="005C54A8" w:rsidRPr="00050CA8" w:rsidRDefault="005C54A8" w:rsidP="005C54A8">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5BB588FF" w14:textId="77777777" w:rsidR="005C54A8" w:rsidRPr="00050CA8" w:rsidRDefault="005C54A8" w:rsidP="005C54A8">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14:paraId="5E559519" w14:textId="77777777" w:rsidR="005C54A8" w:rsidRDefault="005C54A8" w:rsidP="005C54A8">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eastAsia="zh-CN"/>
        </w:rPr>
        <w:t>Nsmf_PDUSession_UpdateSMContext</w:t>
      </w:r>
      <w:proofErr w:type="spellEnd"/>
      <w:r>
        <w:rPr>
          <w:lang w:eastAsia="zh-CN"/>
        </w:rPr>
        <w:t xml:space="preserve"> service operation for Home Routed PDU session(s).</w:t>
      </w:r>
    </w:p>
    <w:p w14:paraId="1445C098" w14:textId="77777777" w:rsidR="005C54A8" w:rsidRDefault="005C54A8" w:rsidP="005C54A8">
      <w:pPr>
        <w:pStyle w:val="NO"/>
      </w:pPr>
      <w:r>
        <w:t>NOTE 7:</w:t>
      </w:r>
      <w:r>
        <w:tab/>
        <w:t xml:space="preserve">If the UE moves into a V-PLMN, the AMF in the V-PLMN </w:t>
      </w:r>
      <w:proofErr w:type="spellStart"/>
      <w:r>
        <w:t>can not</w:t>
      </w:r>
      <w:proofErr w:type="spellEnd"/>
      <w:r>
        <w:t xml:space="preserve"> insert or change the V-SMF(s) even for Home Routed PDU session(s).</w:t>
      </w:r>
    </w:p>
    <w:p w14:paraId="52FA38E5" w14:textId="77777777" w:rsidR="005C54A8" w:rsidRDefault="005C54A8" w:rsidP="005C54A8">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64659370" w14:textId="77777777" w:rsidR="005C54A8" w:rsidRDefault="005C54A8" w:rsidP="005C54A8">
      <w:pPr>
        <w:pStyle w:val="B1"/>
      </w:pPr>
      <w:r>
        <w:tab/>
        <w:t xml:space="preserve">The AMF invokes the </w:t>
      </w:r>
      <w:proofErr w:type="spellStart"/>
      <w:r>
        <w:t>Nsmf_PDUSession_ReleaseSMContext</w:t>
      </w:r>
      <w:proofErr w:type="spellEnd"/>
      <w:r>
        <w:t xml:space="preserve"> service operation towards the SMF in the following scenario:</w:t>
      </w:r>
    </w:p>
    <w:p w14:paraId="27D61F42" w14:textId="77777777" w:rsidR="005C54A8" w:rsidRPr="00F50AE3" w:rsidRDefault="005C54A8" w:rsidP="005C54A8">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5C79EC35" w14:textId="77777777" w:rsidR="005C54A8" w:rsidRDefault="005C54A8" w:rsidP="005C54A8">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C67A729" w14:textId="77777777" w:rsidR="005C54A8" w:rsidRPr="00050CA8" w:rsidRDefault="005C54A8" w:rsidP="005C54A8">
      <w:pPr>
        <w:pStyle w:val="B1"/>
      </w:pPr>
      <w:r w:rsidRPr="00050CA8">
        <w:t>1</w:t>
      </w:r>
      <w:r>
        <w:t>8</w:t>
      </w:r>
      <w:r w:rsidRPr="00050CA8">
        <w:t>.</w:t>
      </w:r>
      <w:r>
        <w:tab/>
      </w:r>
      <w:r w:rsidRPr="00050CA8">
        <w:t xml:space="preserve">New AMF to N3IWF: N2 </w:t>
      </w:r>
      <w:r>
        <w:t xml:space="preserve">AMF Mobility </w:t>
      </w:r>
      <w:r w:rsidRPr="00050CA8">
        <w:t>Request ().</w:t>
      </w:r>
    </w:p>
    <w:p w14:paraId="3F84BE0A" w14:textId="77777777" w:rsidR="005C54A8" w:rsidRPr="008503A7" w:rsidRDefault="005C54A8" w:rsidP="005C54A8">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627B5FEB" w14:textId="77777777" w:rsidR="005C54A8" w:rsidRPr="00050CA8" w:rsidRDefault="005C54A8" w:rsidP="005C54A8">
      <w:pPr>
        <w:pStyle w:val="B1"/>
      </w:pPr>
      <w:r>
        <w:t>19</w:t>
      </w:r>
      <w:r w:rsidRPr="00050CA8">
        <w:t>.</w:t>
      </w:r>
      <w:r w:rsidRPr="00050CA8">
        <w:tab/>
        <w:t xml:space="preserve">N3IWF to new AMF: N2 </w:t>
      </w:r>
      <w:r>
        <w:t xml:space="preserve">AMF Mobility </w:t>
      </w:r>
      <w:r w:rsidRPr="00050CA8">
        <w:t>Response ().</w:t>
      </w:r>
    </w:p>
    <w:p w14:paraId="321BB5DB" w14:textId="77777777" w:rsidR="005C54A8" w:rsidRDefault="005C54A8" w:rsidP="005C54A8">
      <w:pPr>
        <w:pStyle w:val="B1"/>
        <w:rPr>
          <w:lang w:eastAsia="zh-CN"/>
        </w:rPr>
      </w:pPr>
      <w:r>
        <w:rPr>
          <w:lang w:eastAsia="zh-CN"/>
        </w:rPr>
        <w:t>20.</w:t>
      </w:r>
      <w:r>
        <w:rPr>
          <w:lang w:eastAsia="zh-CN"/>
        </w:rPr>
        <w:tab/>
        <w:t>[Conditional] old AMF to (V-</w:t>
      </w:r>
      <w:proofErr w:type="gramStart"/>
      <w:r>
        <w:rPr>
          <w:lang w:eastAsia="zh-CN"/>
        </w:rPr>
        <w:t>)PCF</w:t>
      </w:r>
      <w:proofErr w:type="gramEnd"/>
      <w:r>
        <w:rPr>
          <w:lang w:eastAsia="zh-CN"/>
        </w:rPr>
        <w:t>: AMF-Initiated Policy Association Termination.</w:t>
      </w:r>
    </w:p>
    <w:p w14:paraId="6C1C5338" w14:textId="77777777" w:rsidR="005C54A8" w:rsidRDefault="005C54A8" w:rsidP="005C54A8">
      <w:pPr>
        <w:pStyle w:val="B1"/>
        <w:rPr>
          <w:lang w:eastAsia="zh-CN"/>
        </w:rPr>
      </w:pPr>
      <w:r>
        <w:rPr>
          <w:lang w:eastAsia="zh-CN"/>
        </w:rPr>
        <w:tab/>
        <w:t xml:space="preserve">If the old AMF previously initiated a Policy Association to the PCF, and the old AMF did not transfer the PCF ID(s) to the new AMF (e.g. new AMF is in different PLMN), the old AMF performs an AMF-initiated Policy </w:t>
      </w:r>
      <w:r>
        <w:rPr>
          <w:lang w:eastAsia="zh-CN"/>
        </w:rPr>
        <w:lastRenderedPageBreak/>
        <w:t>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15B1822F" w14:textId="77777777" w:rsidR="005C54A8" w:rsidRPr="00744049" w:rsidRDefault="005C54A8" w:rsidP="005C54A8">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 Network Slicing Subscription Change Indication)</w:t>
      </w:r>
      <w:r w:rsidRPr="00050CA8">
        <w:t>.</w:t>
      </w:r>
      <w:r>
        <w:t xml:space="preserve"> The Allowed NSSAI for the Access Type for the UE is included in the N2 message carrying the Registration Accept message.</w:t>
      </w:r>
    </w:p>
    <w:p w14:paraId="55DBFBD9" w14:textId="77777777" w:rsidR="005C54A8" w:rsidRDefault="005C54A8" w:rsidP="005C54A8">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 23.501 [2] clause 5.6.5, that are available within the Registration area determined by the AMF for the UE. If the UE included MICO mode in the request, then AMF responds whether MICO mode should be used.</w:t>
      </w:r>
    </w:p>
    <w:p w14:paraId="73598534" w14:textId="77777777" w:rsidR="005C54A8" w:rsidRDefault="005C54A8" w:rsidP="005C54A8">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4C57FFC5" w14:textId="77777777" w:rsidR="005C54A8" w:rsidRDefault="005C54A8" w:rsidP="005C54A8">
      <w:pPr>
        <w:pStyle w:val="B1"/>
      </w:pPr>
      <w:r>
        <w:tab/>
        <w:t>In the case of registration over non-3GPP access, the AMF sets the IMS Voice over PS session supported Indication as described in clause 5.16.3.2a of TS 23.501 [2].</w:t>
      </w:r>
    </w:p>
    <w:p w14:paraId="66FC0759" w14:textId="77777777" w:rsidR="005C54A8" w:rsidRPr="00743097" w:rsidRDefault="005C54A8" w:rsidP="005C54A8">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DB2D8EA" w14:textId="77777777" w:rsidR="005C54A8" w:rsidRDefault="005C54A8" w:rsidP="005C54A8">
      <w:pPr>
        <w:pStyle w:val="B1"/>
        <w:rPr>
          <w:lang w:eastAsia="zh-CN"/>
        </w:rPr>
      </w:pPr>
      <w:r>
        <w:rPr>
          <w:lang w:eastAsia="zh-CN"/>
        </w:rPr>
        <w:tab/>
        <w:t>RRC Inactive Assistance Information might be provided to NG-RAN (see TS 23.501 [2] clause 5.3.3.2.5) in this step.</w:t>
      </w:r>
    </w:p>
    <w:p w14:paraId="01388551" w14:textId="77777777" w:rsidR="005C54A8" w:rsidRDefault="005C54A8" w:rsidP="005C54A8">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05F3516" w14:textId="77777777" w:rsidR="005C54A8" w:rsidRPr="00050CA8" w:rsidRDefault="005C54A8" w:rsidP="005C54A8">
      <w:pPr>
        <w:pStyle w:val="B1"/>
        <w:rPr>
          <w:lang w:eastAsia="zh-CN"/>
        </w:rPr>
      </w:pPr>
      <w:r w:rsidRPr="00050CA8">
        <w:rPr>
          <w:lang w:eastAsia="zh-CN"/>
        </w:rPr>
        <w:lastRenderedPageBreak/>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0F8483D5" w14:textId="77777777" w:rsidR="005C54A8" w:rsidRDefault="005C54A8" w:rsidP="005C54A8">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69C2448A" w14:textId="77777777" w:rsidR="005C54A8" w:rsidRPr="00050CA8" w:rsidRDefault="005C54A8" w:rsidP="005C54A8">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5CCC4AE2" w14:textId="6A5DAFAD" w:rsidR="005C54A8" w:rsidRDefault="005C54A8" w:rsidP="005C54A8">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ins w:id="5" w:author="Myungjune@LGE" w:date="2018-10-02T09:21:00Z">
        <w:r>
          <w:t xml:space="preserve"> and the Registration procedure was not initiated in CM-CONNECTED state</w:t>
        </w:r>
      </w:ins>
      <w:r w:rsidRPr="00050CA8">
        <w:t>, the AMF releases the signalling connection with UE, according to clause 4.2.6.</w:t>
      </w:r>
    </w:p>
    <w:p w14:paraId="24619765" w14:textId="77777777" w:rsidR="005C54A8" w:rsidRDefault="005C54A8" w:rsidP="005C54A8">
      <w:pPr>
        <w:pStyle w:val="B1"/>
        <w:rPr>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4EF9C89E" w14:textId="77777777" w:rsidR="005C54A8" w:rsidRPr="00F624E8" w:rsidRDefault="005C54A8" w:rsidP="005C54A8">
      <w:pPr>
        <w:pStyle w:val="B1"/>
        <w:rPr>
          <w:lang w:eastAsia="zh-CN"/>
        </w:rPr>
      </w:pPr>
      <w:r>
        <w:rPr>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5F9247D0" w14:textId="77777777" w:rsidR="005C54A8" w:rsidRDefault="005C54A8" w:rsidP="005C54A8">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9D9DE6B" w14:textId="77777777" w:rsidR="005C54A8" w:rsidRPr="00EA44ED" w:rsidRDefault="005C54A8" w:rsidP="005C54A8">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063658E9" w14:textId="77777777" w:rsidR="005C54A8" w:rsidRDefault="005C54A8" w:rsidP="005C54A8">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6DFD924C" w14:textId="77777777" w:rsidR="005C54A8" w:rsidRDefault="005C54A8" w:rsidP="005C54A8">
      <w:pPr>
        <w:pStyle w:val="B2"/>
      </w:pPr>
      <w:r>
        <w:t>-</w:t>
      </w:r>
      <w:r>
        <w:tab/>
        <w:t>If the AMF has evaluated the support of IMS Voice over PS Sessions, see clause 5.16.3.2 of TS 23.501 [2], and</w:t>
      </w:r>
    </w:p>
    <w:p w14:paraId="33E25B88" w14:textId="77777777" w:rsidR="005C54A8" w:rsidRDefault="005C54A8" w:rsidP="005C54A8">
      <w:pPr>
        <w:pStyle w:val="B2"/>
      </w:pPr>
      <w:r>
        <w:t>-</w:t>
      </w:r>
      <w:r>
        <w:tab/>
        <w:t>If the AMF determines that it needs to update the Homogeneous Support of IMS Voice over PS Sessions, see clause 5.16.3.3 of TS 23.501 [2].</w:t>
      </w:r>
    </w:p>
    <w:p w14:paraId="0DDE35DE" w14:textId="77777777" w:rsidR="005C54A8" w:rsidRDefault="005C54A8" w:rsidP="005C54A8">
      <w:r>
        <w:t>The mobility related event notifications towards the NF consumers are triggered at the end of this procedure for cases as described in clause 4.15.4.</w:t>
      </w:r>
    </w:p>
    <w:p w14:paraId="109B5BE2" w14:textId="77777777" w:rsidR="005C54A8" w:rsidRDefault="005C54A8">
      <w:pPr>
        <w:rPr>
          <w:noProof/>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49BE2" w14:textId="77777777" w:rsidR="00547EE6" w:rsidRDefault="00547EE6">
      <w:r>
        <w:separator/>
      </w:r>
    </w:p>
  </w:endnote>
  <w:endnote w:type="continuationSeparator" w:id="0">
    <w:p w14:paraId="797C3A30" w14:textId="77777777" w:rsidR="00547EE6" w:rsidRDefault="0054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3E450" w14:textId="77777777" w:rsidR="00547EE6" w:rsidRDefault="00547EE6">
      <w:r>
        <w:separator/>
      </w:r>
    </w:p>
  </w:footnote>
  <w:footnote w:type="continuationSeparator" w:id="0">
    <w:p w14:paraId="608BCF13" w14:textId="77777777" w:rsidR="00547EE6" w:rsidRDefault="0054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FEC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F0"/>
    <w:rsid w:val="00022E4A"/>
    <w:rsid w:val="00031C44"/>
    <w:rsid w:val="000322AC"/>
    <w:rsid w:val="000401AE"/>
    <w:rsid w:val="00047C99"/>
    <w:rsid w:val="00055E80"/>
    <w:rsid w:val="00064BA6"/>
    <w:rsid w:val="000705D4"/>
    <w:rsid w:val="0008449F"/>
    <w:rsid w:val="00085051"/>
    <w:rsid w:val="000873CF"/>
    <w:rsid w:val="000935B3"/>
    <w:rsid w:val="000A192C"/>
    <w:rsid w:val="000A6155"/>
    <w:rsid w:val="000A633A"/>
    <w:rsid w:val="000A6394"/>
    <w:rsid w:val="000A7AFB"/>
    <w:rsid w:val="000B7CE1"/>
    <w:rsid w:val="000C038A"/>
    <w:rsid w:val="000C6598"/>
    <w:rsid w:val="000D026A"/>
    <w:rsid w:val="000D236F"/>
    <w:rsid w:val="000F1B9D"/>
    <w:rsid w:val="00104B9C"/>
    <w:rsid w:val="001055A7"/>
    <w:rsid w:val="00107586"/>
    <w:rsid w:val="001305A0"/>
    <w:rsid w:val="00133F46"/>
    <w:rsid w:val="00141267"/>
    <w:rsid w:val="00145D43"/>
    <w:rsid w:val="00150AB2"/>
    <w:rsid w:val="00163D9F"/>
    <w:rsid w:val="00174944"/>
    <w:rsid w:val="00192C46"/>
    <w:rsid w:val="001A0CED"/>
    <w:rsid w:val="001A7B60"/>
    <w:rsid w:val="001B7A65"/>
    <w:rsid w:val="001D5113"/>
    <w:rsid w:val="001D62AF"/>
    <w:rsid w:val="001D7D22"/>
    <w:rsid w:val="001E0066"/>
    <w:rsid w:val="001E33D5"/>
    <w:rsid w:val="001E386E"/>
    <w:rsid w:val="001E41F3"/>
    <w:rsid w:val="001E4474"/>
    <w:rsid w:val="001F179E"/>
    <w:rsid w:val="001F555F"/>
    <w:rsid w:val="00200E5A"/>
    <w:rsid w:val="00215F42"/>
    <w:rsid w:val="00216C81"/>
    <w:rsid w:val="0022227D"/>
    <w:rsid w:val="0022249E"/>
    <w:rsid w:val="00231BA9"/>
    <w:rsid w:val="0023221A"/>
    <w:rsid w:val="0026004D"/>
    <w:rsid w:val="0027085B"/>
    <w:rsid w:val="00273070"/>
    <w:rsid w:val="00273872"/>
    <w:rsid w:val="00275D12"/>
    <w:rsid w:val="00276396"/>
    <w:rsid w:val="00276B5F"/>
    <w:rsid w:val="00277729"/>
    <w:rsid w:val="002860C4"/>
    <w:rsid w:val="002864FB"/>
    <w:rsid w:val="00286EED"/>
    <w:rsid w:val="002A01CC"/>
    <w:rsid w:val="002A552B"/>
    <w:rsid w:val="002A562B"/>
    <w:rsid w:val="002B178D"/>
    <w:rsid w:val="002B5741"/>
    <w:rsid w:val="002C2584"/>
    <w:rsid w:val="002D1BC3"/>
    <w:rsid w:val="002D6FAC"/>
    <w:rsid w:val="002E0112"/>
    <w:rsid w:val="002E5558"/>
    <w:rsid w:val="00300B0E"/>
    <w:rsid w:val="00305409"/>
    <w:rsid w:val="00337502"/>
    <w:rsid w:val="00344399"/>
    <w:rsid w:val="00351104"/>
    <w:rsid w:val="00356824"/>
    <w:rsid w:val="00362FFF"/>
    <w:rsid w:val="0036356F"/>
    <w:rsid w:val="0036357B"/>
    <w:rsid w:val="00371363"/>
    <w:rsid w:val="00372C17"/>
    <w:rsid w:val="00382921"/>
    <w:rsid w:val="00397FFA"/>
    <w:rsid w:val="003D74AA"/>
    <w:rsid w:val="003E1A36"/>
    <w:rsid w:val="003E1B29"/>
    <w:rsid w:val="003E2372"/>
    <w:rsid w:val="003E2D9C"/>
    <w:rsid w:val="003E6AC1"/>
    <w:rsid w:val="003E7586"/>
    <w:rsid w:val="003F5D59"/>
    <w:rsid w:val="00405EC1"/>
    <w:rsid w:val="004242F1"/>
    <w:rsid w:val="004419E9"/>
    <w:rsid w:val="0045316B"/>
    <w:rsid w:val="004536B0"/>
    <w:rsid w:val="00461267"/>
    <w:rsid w:val="004726E3"/>
    <w:rsid w:val="0047549D"/>
    <w:rsid w:val="004812B4"/>
    <w:rsid w:val="00491C4D"/>
    <w:rsid w:val="004938FD"/>
    <w:rsid w:val="004A4CA8"/>
    <w:rsid w:val="004A5635"/>
    <w:rsid w:val="004B1846"/>
    <w:rsid w:val="004B75B7"/>
    <w:rsid w:val="004D3AD8"/>
    <w:rsid w:val="004D5D47"/>
    <w:rsid w:val="004E1306"/>
    <w:rsid w:val="004E61F8"/>
    <w:rsid w:val="004F68DE"/>
    <w:rsid w:val="00503696"/>
    <w:rsid w:val="0051580D"/>
    <w:rsid w:val="00516E12"/>
    <w:rsid w:val="00524242"/>
    <w:rsid w:val="0052508A"/>
    <w:rsid w:val="00527C6B"/>
    <w:rsid w:val="00531F35"/>
    <w:rsid w:val="00542253"/>
    <w:rsid w:val="00547EE6"/>
    <w:rsid w:val="00577255"/>
    <w:rsid w:val="0058301A"/>
    <w:rsid w:val="0059227D"/>
    <w:rsid w:val="00592D74"/>
    <w:rsid w:val="00597367"/>
    <w:rsid w:val="005A167C"/>
    <w:rsid w:val="005B1FEA"/>
    <w:rsid w:val="005C2765"/>
    <w:rsid w:val="005C54A8"/>
    <w:rsid w:val="005D1385"/>
    <w:rsid w:val="005D382D"/>
    <w:rsid w:val="005D4D4E"/>
    <w:rsid w:val="005E2C44"/>
    <w:rsid w:val="005F0AF3"/>
    <w:rsid w:val="005F35BC"/>
    <w:rsid w:val="005F4CE8"/>
    <w:rsid w:val="005F6374"/>
    <w:rsid w:val="00607EBE"/>
    <w:rsid w:val="00621188"/>
    <w:rsid w:val="006257ED"/>
    <w:rsid w:val="00631E4F"/>
    <w:rsid w:val="00663923"/>
    <w:rsid w:val="006707AD"/>
    <w:rsid w:val="00670A05"/>
    <w:rsid w:val="00673A7B"/>
    <w:rsid w:val="00676551"/>
    <w:rsid w:val="00676652"/>
    <w:rsid w:val="00687C75"/>
    <w:rsid w:val="00691375"/>
    <w:rsid w:val="0069369A"/>
    <w:rsid w:val="00693D23"/>
    <w:rsid w:val="006956A9"/>
    <w:rsid w:val="00695808"/>
    <w:rsid w:val="00695BE8"/>
    <w:rsid w:val="00697897"/>
    <w:rsid w:val="006A2F8F"/>
    <w:rsid w:val="006B46FB"/>
    <w:rsid w:val="006B5FDB"/>
    <w:rsid w:val="006B7639"/>
    <w:rsid w:val="006D4CB9"/>
    <w:rsid w:val="006E21FB"/>
    <w:rsid w:val="006F1052"/>
    <w:rsid w:val="006F1CAC"/>
    <w:rsid w:val="006F3013"/>
    <w:rsid w:val="007035F6"/>
    <w:rsid w:val="00735493"/>
    <w:rsid w:val="00735B70"/>
    <w:rsid w:val="007416C6"/>
    <w:rsid w:val="0075735F"/>
    <w:rsid w:val="007600E2"/>
    <w:rsid w:val="00766507"/>
    <w:rsid w:val="00773B09"/>
    <w:rsid w:val="00776FA6"/>
    <w:rsid w:val="00785C21"/>
    <w:rsid w:val="0079084A"/>
    <w:rsid w:val="007920E7"/>
    <w:rsid w:val="00792342"/>
    <w:rsid w:val="007A0674"/>
    <w:rsid w:val="007B512A"/>
    <w:rsid w:val="007B5520"/>
    <w:rsid w:val="007C2097"/>
    <w:rsid w:val="007C316F"/>
    <w:rsid w:val="007C58E6"/>
    <w:rsid w:val="007D6A07"/>
    <w:rsid w:val="007E1287"/>
    <w:rsid w:val="007E1687"/>
    <w:rsid w:val="00807888"/>
    <w:rsid w:val="00820633"/>
    <w:rsid w:val="008250BF"/>
    <w:rsid w:val="008279FA"/>
    <w:rsid w:val="008329F8"/>
    <w:rsid w:val="008405B1"/>
    <w:rsid w:val="00860A43"/>
    <w:rsid w:val="008626E7"/>
    <w:rsid w:val="00870EE7"/>
    <w:rsid w:val="00890DD9"/>
    <w:rsid w:val="00895466"/>
    <w:rsid w:val="008B0E19"/>
    <w:rsid w:val="008B2319"/>
    <w:rsid w:val="008D0355"/>
    <w:rsid w:val="008D50B1"/>
    <w:rsid w:val="008E1A07"/>
    <w:rsid w:val="008F45A9"/>
    <w:rsid w:val="008F686C"/>
    <w:rsid w:val="009018D8"/>
    <w:rsid w:val="00911B5E"/>
    <w:rsid w:val="009209A0"/>
    <w:rsid w:val="00937A65"/>
    <w:rsid w:val="00937B26"/>
    <w:rsid w:val="009604DA"/>
    <w:rsid w:val="009627CF"/>
    <w:rsid w:val="009777D9"/>
    <w:rsid w:val="00991010"/>
    <w:rsid w:val="00991B88"/>
    <w:rsid w:val="009A579D"/>
    <w:rsid w:val="009A64A8"/>
    <w:rsid w:val="009C363F"/>
    <w:rsid w:val="009D6B78"/>
    <w:rsid w:val="009E3297"/>
    <w:rsid w:val="009F734F"/>
    <w:rsid w:val="009F7CF9"/>
    <w:rsid w:val="00A015C8"/>
    <w:rsid w:val="00A160A5"/>
    <w:rsid w:val="00A246B6"/>
    <w:rsid w:val="00A24E35"/>
    <w:rsid w:val="00A47E70"/>
    <w:rsid w:val="00A536A1"/>
    <w:rsid w:val="00A7671C"/>
    <w:rsid w:val="00A7784E"/>
    <w:rsid w:val="00A822BA"/>
    <w:rsid w:val="00A87485"/>
    <w:rsid w:val="00A97A5C"/>
    <w:rsid w:val="00AB7C16"/>
    <w:rsid w:val="00AD1CD8"/>
    <w:rsid w:val="00AE16B9"/>
    <w:rsid w:val="00B025FB"/>
    <w:rsid w:val="00B12B6F"/>
    <w:rsid w:val="00B13541"/>
    <w:rsid w:val="00B24545"/>
    <w:rsid w:val="00B25094"/>
    <w:rsid w:val="00B258BB"/>
    <w:rsid w:val="00B32A50"/>
    <w:rsid w:val="00B33155"/>
    <w:rsid w:val="00B34117"/>
    <w:rsid w:val="00B42687"/>
    <w:rsid w:val="00B460DB"/>
    <w:rsid w:val="00B554F2"/>
    <w:rsid w:val="00B64523"/>
    <w:rsid w:val="00B67B97"/>
    <w:rsid w:val="00B92971"/>
    <w:rsid w:val="00B968C8"/>
    <w:rsid w:val="00BA2A0D"/>
    <w:rsid w:val="00BA3EC5"/>
    <w:rsid w:val="00BB1130"/>
    <w:rsid w:val="00BB5DFC"/>
    <w:rsid w:val="00BC36E4"/>
    <w:rsid w:val="00BD279D"/>
    <w:rsid w:val="00BD388C"/>
    <w:rsid w:val="00BD6BB8"/>
    <w:rsid w:val="00BD7E96"/>
    <w:rsid w:val="00BE1720"/>
    <w:rsid w:val="00C0588F"/>
    <w:rsid w:val="00C30E7A"/>
    <w:rsid w:val="00C414B5"/>
    <w:rsid w:val="00C50553"/>
    <w:rsid w:val="00C5166C"/>
    <w:rsid w:val="00C6599A"/>
    <w:rsid w:val="00C7018A"/>
    <w:rsid w:val="00C732D4"/>
    <w:rsid w:val="00C8058A"/>
    <w:rsid w:val="00C85D4A"/>
    <w:rsid w:val="00C95985"/>
    <w:rsid w:val="00CA0907"/>
    <w:rsid w:val="00CA1D3D"/>
    <w:rsid w:val="00CA5AC1"/>
    <w:rsid w:val="00CB41B0"/>
    <w:rsid w:val="00CB77D5"/>
    <w:rsid w:val="00CC5026"/>
    <w:rsid w:val="00CC50E2"/>
    <w:rsid w:val="00CC7032"/>
    <w:rsid w:val="00CF5F01"/>
    <w:rsid w:val="00CF75D4"/>
    <w:rsid w:val="00D00300"/>
    <w:rsid w:val="00D00B3F"/>
    <w:rsid w:val="00D03F9A"/>
    <w:rsid w:val="00D162DB"/>
    <w:rsid w:val="00D26B19"/>
    <w:rsid w:val="00D37600"/>
    <w:rsid w:val="00D42ACD"/>
    <w:rsid w:val="00D4542A"/>
    <w:rsid w:val="00D463BF"/>
    <w:rsid w:val="00D53C7C"/>
    <w:rsid w:val="00D6288F"/>
    <w:rsid w:val="00D7308D"/>
    <w:rsid w:val="00D85EB3"/>
    <w:rsid w:val="00D941B9"/>
    <w:rsid w:val="00D97D80"/>
    <w:rsid w:val="00DA311A"/>
    <w:rsid w:val="00DC2E51"/>
    <w:rsid w:val="00DD593D"/>
    <w:rsid w:val="00DD70C9"/>
    <w:rsid w:val="00DD7CC6"/>
    <w:rsid w:val="00DE34CF"/>
    <w:rsid w:val="00DE3D77"/>
    <w:rsid w:val="00DE7627"/>
    <w:rsid w:val="00E0533E"/>
    <w:rsid w:val="00E23472"/>
    <w:rsid w:val="00E2356F"/>
    <w:rsid w:val="00E66086"/>
    <w:rsid w:val="00E703E2"/>
    <w:rsid w:val="00EA51A8"/>
    <w:rsid w:val="00EB0499"/>
    <w:rsid w:val="00EB2714"/>
    <w:rsid w:val="00EB4290"/>
    <w:rsid w:val="00EB699C"/>
    <w:rsid w:val="00EC403E"/>
    <w:rsid w:val="00ED4310"/>
    <w:rsid w:val="00ED657A"/>
    <w:rsid w:val="00EE0FA1"/>
    <w:rsid w:val="00EE7D7C"/>
    <w:rsid w:val="00EF13AD"/>
    <w:rsid w:val="00EF1C0A"/>
    <w:rsid w:val="00F03984"/>
    <w:rsid w:val="00F131C7"/>
    <w:rsid w:val="00F25D98"/>
    <w:rsid w:val="00F300FB"/>
    <w:rsid w:val="00F32C0B"/>
    <w:rsid w:val="00F3482E"/>
    <w:rsid w:val="00F36DFB"/>
    <w:rsid w:val="00F54947"/>
    <w:rsid w:val="00F57846"/>
    <w:rsid w:val="00F640AA"/>
    <w:rsid w:val="00F84659"/>
    <w:rsid w:val="00F86E0F"/>
    <w:rsid w:val="00FA10BE"/>
    <w:rsid w:val="00FB1E8A"/>
    <w:rsid w:val="00FB6386"/>
    <w:rsid w:val="00FB64C0"/>
    <w:rsid w:val="00FC376B"/>
    <w:rsid w:val="00FC5176"/>
    <w:rsid w:val="00FC5B7E"/>
    <w:rsid w:val="00FC65B5"/>
    <w:rsid w:val="00FD1FE3"/>
    <w:rsid w:val="00FD34F4"/>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79013-D430-4EAC-8CB9-CF15B5DE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11</Pages>
  <Words>5394</Words>
  <Characters>30747</Characters>
  <Application>Microsoft Office Word</Application>
  <DocSecurity>0</DocSecurity>
  <Lines>256</Lines>
  <Paragraphs>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v0.5</cp:lastModifiedBy>
  <cp:revision>27</cp:revision>
  <cp:lastPrinted>1899-12-31T15:00:00Z</cp:lastPrinted>
  <dcterms:created xsi:type="dcterms:W3CDTF">2018-06-26T02:45:00Z</dcterms:created>
  <dcterms:modified xsi:type="dcterms:W3CDTF">2018-10-08T02:18:00Z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